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6B" w:rsidRDefault="00124D6B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24D6B" w:rsidRDefault="00124D6B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24D6B" w:rsidRDefault="00124D6B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124D6B" w:rsidRDefault="00124D6B" w:rsidP="001D2F1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24D6B">
        <w:tc>
          <w:tcPr>
            <w:tcW w:w="1384" w:type="dxa"/>
            <w:vMerge w:val="restart"/>
            <w:vAlign w:val="center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24D6B">
        <w:tc>
          <w:tcPr>
            <w:tcW w:w="1384" w:type="dxa"/>
            <w:vMerge/>
            <w:vAlign w:val="center"/>
          </w:tcPr>
          <w:p w:rsidR="00124D6B" w:rsidRDefault="00124D6B" w:rsidP="00C9427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124D6B" w:rsidRDefault="00124D6B" w:rsidP="00C9427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124D6B" w:rsidRPr="00A0640F" w:rsidRDefault="00124D6B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24D6B" w:rsidRPr="00A0640F" w:rsidRDefault="00124D6B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24D6B" w:rsidRPr="00A0640F" w:rsidRDefault="00124D6B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24D6B" w:rsidRPr="00A0640F" w:rsidRDefault="00124D6B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24D6B" w:rsidRPr="00A0640F" w:rsidRDefault="00124D6B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24D6B" w:rsidRPr="00A0640F" w:rsidRDefault="00124D6B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24D6B" w:rsidRPr="00A0640F" w:rsidRDefault="00124D6B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24D6B" w:rsidRDefault="00124D6B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24D6B" w:rsidRDefault="00124D6B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24D6B" w:rsidRDefault="00124D6B" w:rsidP="00C94276">
            <w:pPr>
              <w:rPr>
                <w:lang w:eastAsia="en-US"/>
              </w:rPr>
            </w:pPr>
          </w:p>
        </w:tc>
      </w:tr>
      <w:tr w:rsidR="00124D6B">
        <w:trPr>
          <w:trHeight w:val="2447"/>
        </w:trPr>
        <w:tc>
          <w:tcPr>
            <w:tcW w:w="1384" w:type="dxa"/>
          </w:tcPr>
          <w:p w:rsidR="00124D6B" w:rsidRPr="00A0640F" w:rsidRDefault="00124D6B" w:rsidP="00C94276">
            <w:pPr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Соколова Л.В.</w:t>
            </w:r>
          </w:p>
        </w:tc>
        <w:tc>
          <w:tcPr>
            <w:tcW w:w="1602" w:type="dxa"/>
          </w:tcPr>
          <w:p w:rsidR="00124D6B" w:rsidRPr="00A0640F" w:rsidRDefault="00124D6B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 xml:space="preserve">Директор МКОУ </w:t>
            </w:r>
          </w:p>
          <w:p w:rsidR="00124D6B" w:rsidRPr="00A0640F" w:rsidRDefault="00124D6B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Погорель-ской начальной школы – детского сада</w:t>
            </w:r>
          </w:p>
        </w:tc>
        <w:tc>
          <w:tcPr>
            <w:tcW w:w="1079" w:type="dxa"/>
          </w:tcPr>
          <w:p w:rsidR="00124D6B" w:rsidRDefault="00124D6B" w:rsidP="00C94276">
            <w:pPr>
              <w:rPr>
                <w:lang w:eastAsia="en-US"/>
              </w:rPr>
            </w:pPr>
          </w:p>
          <w:p w:rsidR="00124D6B" w:rsidRDefault="00124D6B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124D6B" w:rsidRPr="00A0640F" w:rsidRDefault="00124D6B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24D6B" w:rsidRPr="00A0640F" w:rsidRDefault="00124D6B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124D6B" w:rsidRPr="00A0640F" w:rsidRDefault="00124D6B" w:rsidP="00A0640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124D6B" w:rsidRDefault="00124D6B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124D6B" w:rsidRDefault="00124D6B" w:rsidP="00C94276">
            <w:pPr>
              <w:rPr>
                <w:lang w:eastAsia="en-US"/>
              </w:rPr>
            </w:pPr>
          </w:p>
          <w:p w:rsidR="00124D6B" w:rsidRDefault="00124D6B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2)Земель</w:t>
            </w:r>
          </w:p>
          <w:p w:rsidR="00124D6B" w:rsidRDefault="00124D6B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  <w:p w:rsidR="00124D6B" w:rsidRDefault="00124D6B" w:rsidP="00C9427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24D6B" w:rsidRDefault="00124D6B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54,7</w:t>
            </w:r>
          </w:p>
          <w:p w:rsidR="00124D6B" w:rsidRDefault="00124D6B" w:rsidP="00A0640F">
            <w:pPr>
              <w:jc w:val="center"/>
              <w:rPr>
                <w:color w:val="333333"/>
                <w:lang w:eastAsia="en-US"/>
              </w:rPr>
            </w:pPr>
          </w:p>
          <w:p w:rsidR="00124D6B" w:rsidRDefault="00124D6B" w:rsidP="00A0640F">
            <w:pPr>
              <w:jc w:val="center"/>
              <w:rPr>
                <w:color w:val="333333"/>
                <w:lang w:eastAsia="en-US"/>
              </w:rPr>
            </w:pPr>
          </w:p>
          <w:p w:rsidR="00124D6B" w:rsidRPr="00A0640F" w:rsidRDefault="00124D6B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1256</w:t>
            </w:r>
          </w:p>
        </w:tc>
        <w:tc>
          <w:tcPr>
            <w:tcW w:w="1080" w:type="dxa"/>
          </w:tcPr>
          <w:p w:rsidR="00124D6B" w:rsidRDefault="00124D6B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Россия</w:t>
            </w:r>
          </w:p>
          <w:p w:rsidR="00124D6B" w:rsidRDefault="00124D6B" w:rsidP="00A0640F">
            <w:pPr>
              <w:jc w:val="center"/>
              <w:rPr>
                <w:color w:val="333333"/>
                <w:lang w:eastAsia="en-US"/>
              </w:rPr>
            </w:pPr>
          </w:p>
          <w:p w:rsidR="00124D6B" w:rsidRDefault="00124D6B" w:rsidP="00A0640F">
            <w:pPr>
              <w:jc w:val="center"/>
              <w:rPr>
                <w:color w:val="333333"/>
                <w:lang w:eastAsia="en-US"/>
              </w:rPr>
            </w:pPr>
          </w:p>
          <w:p w:rsidR="00124D6B" w:rsidRPr="00A0640F" w:rsidRDefault="00124D6B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124D6B" w:rsidRPr="001D2F11" w:rsidRDefault="00124D6B" w:rsidP="00C94276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124D6B" w:rsidRPr="00A0640F" w:rsidRDefault="00124D6B" w:rsidP="00C94276">
            <w:pPr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319989,30</w:t>
            </w:r>
          </w:p>
        </w:tc>
        <w:tc>
          <w:tcPr>
            <w:tcW w:w="1740" w:type="dxa"/>
          </w:tcPr>
          <w:p w:rsidR="00124D6B" w:rsidRPr="00A0640F" w:rsidRDefault="00124D6B" w:rsidP="00C94276">
            <w:pPr>
              <w:rPr>
                <w:color w:val="333333"/>
                <w:lang w:val="en-US" w:eastAsia="en-US"/>
              </w:rPr>
            </w:pPr>
          </w:p>
        </w:tc>
      </w:tr>
      <w:tr w:rsidR="00124D6B">
        <w:trPr>
          <w:trHeight w:val="839"/>
        </w:trPr>
        <w:tc>
          <w:tcPr>
            <w:tcW w:w="1384" w:type="dxa"/>
          </w:tcPr>
          <w:p w:rsidR="00124D6B" w:rsidRDefault="00124D6B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124D6B" w:rsidRPr="00A0640F" w:rsidRDefault="00124D6B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124D6B" w:rsidRPr="00A0640F" w:rsidRDefault="00124D6B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1)</w:t>
            </w:r>
          </w:p>
          <w:p w:rsidR="00124D6B" w:rsidRPr="00A0640F" w:rsidRDefault="00124D6B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Жилой дом</w:t>
            </w:r>
          </w:p>
          <w:p w:rsidR="00124D6B" w:rsidRDefault="00124D6B" w:rsidP="001D2F11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2)Земе</w:t>
            </w:r>
          </w:p>
          <w:p w:rsidR="00124D6B" w:rsidRPr="00A0640F" w:rsidRDefault="00124D6B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Индивидуаль-ная</w:t>
            </w: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Индиви</w:t>
            </w: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Дуаль-ная</w:t>
            </w:r>
          </w:p>
        </w:tc>
        <w:tc>
          <w:tcPr>
            <w:tcW w:w="1080" w:type="dxa"/>
          </w:tcPr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54,7</w:t>
            </w: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1256</w:t>
            </w:r>
          </w:p>
        </w:tc>
        <w:tc>
          <w:tcPr>
            <w:tcW w:w="971" w:type="dxa"/>
          </w:tcPr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24D6B" w:rsidRPr="00A0640F" w:rsidRDefault="00124D6B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24D6B" w:rsidRPr="00A0640F" w:rsidRDefault="00124D6B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186134,13</w:t>
            </w:r>
          </w:p>
        </w:tc>
        <w:tc>
          <w:tcPr>
            <w:tcW w:w="1740" w:type="dxa"/>
          </w:tcPr>
          <w:p w:rsidR="00124D6B" w:rsidRPr="00A0640F" w:rsidRDefault="00124D6B" w:rsidP="00C94276">
            <w:pPr>
              <w:rPr>
                <w:color w:val="800000"/>
                <w:lang w:eastAsia="en-US"/>
              </w:rPr>
            </w:pPr>
          </w:p>
        </w:tc>
      </w:tr>
    </w:tbl>
    <w:p w:rsidR="00124D6B" w:rsidRDefault="00124D6B" w:rsidP="001D2F11">
      <w:pPr>
        <w:rPr>
          <w:color w:val="800000"/>
        </w:rPr>
      </w:pPr>
    </w:p>
    <w:p w:rsidR="00124D6B" w:rsidRDefault="00124D6B" w:rsidP="001D2F11"/>
    <w:p w:rsidR="00124D6B" w:rsidRDefault="00124D6B" w:rsidP="001D2F11"/>
    <w:p w:rsidR="00124D6B" w:rsidRDefault="00124D6B" w:rsidP="001D2F11"/>
    <w:p w:rsidR="00124D6B" w:rsidRPr="001D2F11" w:rsidRDefault="00124D6B" w:rsidP="001D2F11"/>
    <w:sectPr w:rsidR="00124D6B" w:rsidRPr="001D2F11" w:rsidSect="001D2F1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F11"/>
    <w:rsid w:val="00124D6B"/>
    <w:rsid w:val="001D2F11"/>
    <w:rsid w:val="004C3DC9"/>
    <w:rsid w:val="004E43D4"/>
    <w:rsid w:val="009469A2"/>
    <w:rsid w:val="00A0640F"/>
    <w:rsid w:val="00B41844"/>
    <w:rsid w:val="00B70C21"/>
    <w:rsid w:val="00BA29A9"/>
    <w:rsid w:val="00C94276"/>
    <w:rsid w:val="00CA60E9"/>
    <w:rsid w:val="00DF3AF0"/>
    <w:rsid w:val="00EF7E5A"/>
    <w:rsid w:val="00F7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F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F1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7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137</Words>
  <Characters>783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2014-05-08T07:34:00Z</dcterms:created>
  <dcterms:modified xsi:type="dcterms:W3CDTF">2014-05-19T13:51:00Z</dcterms:modified>
</cp:coreProperties>
</file>